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F5B" w:rsidRDefault="003B4F5B" w:rsidP="003B4F5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Robert ROSE</w:t>
      </w:r>
      <w:r>
        <w:rPr>
          <w:rStyle w:val="Hyperlink"/>
          <w:u w:val="none"/>
        </w:rPr>
        <w:t xml:space="preserve">       (fl.1484)</w:t>
      </w:r>
    </w:p>
    <w:p w:rsidR="003B4F5B" w:rsidRDefault="003B4F5B" w:rsidP="003B4F5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Wetherden</w:t>
      </w:r>
      <w:proofErr w:type="spellEnd"/>
      <w:r>
        <w:rPr>
          <w:rStyle w:val="Hyperlink"/>
          <w:u w:val="none"/>
        </w:rPr>
        <w:t>, Suffolk.</w:t>
      </w:r>
    </w:p>
    <w:p w:rsidR="003B4F5B" w:rsidRDefault="003B4F5B" w:rsidP="003B4F5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B4F5B" w:rsidRDefault="003B4F5B" w:rsidP="003B4F5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B4F5B" w:rsidRDefault="003B4F5B" w:rsidP="003B4F5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  1 May1484</w:t>
      </w:r>
      <w:r>
        <w:rPr>
          <w:rStyle w:val="Hyperlink"/>
          <w:u w:val="none"/>
        </w:rPr>
        <w:tab/>
        <w:t xml:space="preserve">He was one of those to whom Richard </w:t>
      </w:r>
      <w:proofErr w:type="spellStart"/>
      <w:proofErr w:type="gramStart"/>
      <w:r>
        <w:rPr>
          <w:rStyle w:val="Hyperlink"/>
          <w:u w:val="none"/>
        </w:rPr>
        <w:t>Hamund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granted a close in</w:t>
      </w:r>
    </w:p>
    <w:p w:rsidR="003B4F5B" w:rsidRDefault="003B4F5B" w:rsidP="003B4F5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Wetherden</w:t>
      </w:r>
      <w:proofErr w:type="spellEnd"/>
      <w:r>
        <w:rPr>
          <w:rStyle w:val="Hyperlink"/>
          <w:u w:val="none"/>
        </w:rPr>
        <w:t>.</w:t>
      </w:r>
      <w:proofErr w:type="gramEnd"/>
      <w:r>
        <w:rPr>
          <w:rStyle w:val="Hyperlink"/>
          <w:u w:val="none"/>
        </w:rPr>
        <w:t xml:space="preserve">  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ref.FB</w:t>
      </w:r>
      <w:proofErr w:type="spellEnd"/>
      <w:r>
        <w:rPr>
          <w:rStyle w:val="Hyperlink"/>
          <w:u w:val="none"/>
        </w:rPr>
        <w:t xml:space="preserve"> 222 L1/1/6)</w:t>
      </w:r>
    </w:p>
    <w:p w:rsidR="003B4F5B" w:rsidRDefault="003B4F5B" w:rsidP="003B4F5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B4F5B" w:rsidRDefault="003B4F5B" w:rsidP="003B4F5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B4F5B" w:rsidRDefault="003B4F5B" w:rsidP="003B4F5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F5B" w:rsidRDefault="003B4F5B" w:rsidP="00920DE3">
      <w:pPr>
        <w:spacing w:after="0" w:line="240" w:lineRule="auto"/>
      </w:pPr>
      <w:r>
        <w:separator/>
      </w:r>
    </w:p>
  </w:endnote>
  <w:endnote w:type="continuationSeparator" w:id="0">
    <w:p w:rsidR="003B4F5B" w:rsidRDefault="003B4F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F5B" w:rsidRDefault="003B4F5B" w:rsidP="00920DE3">
      <w:pPr>
        <w:spacing w:after="0" w:line="240" w:lineRule="auto"/>
      </w:pPr>
      <w:r>
        <w:separator/>
      </w:r>
    </w:p>
  </w:footnote>
  <w:footnote w:type="continuationSeparator" w:id="0">
    <w:p w:rsidR="003B4F5B" w:rsidRDefault="003B4F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F5B"/>
    <w:rsid w:val="00120749"/>
    <w:rsid w:val="003B4F5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B4F5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B4F5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2015-03-22T21:28:00Z</dcterms:created>
  <dcterms:modified xsi:type="dcterms:W3CDTF">2015-03-22T21:28:00Z</dcterms:modified>
</cp:coreProperties>
</file>